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AF1DC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CCD47D6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499816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C586F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Evershot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B98F5C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ABDB1FB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18-45)</w:t>
      </w:r>
    </w:p>
    <w:p w14:paraId="0A61EA3D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63E9E5" w14:textId="77777777" w:rsidR="0045127F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0D7D3" w14:textId="77777777" w:rsidR="0045127F" w:rsidRPr="00952869" w:rsidRDefault="0045127F" w:rsidP="004512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6AD20764" w14:textId="56348721" w:rsidR="00BA00AB" w:rsidRPr="0045127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5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73FB0" w14:textId="77777777" w:rsidR="0045127F" w:rsidRDefault="0045127F" w:rsidP="009139A6">
      <w:r>
        <w:separator/>
      </w:r>
    </w:p>
  </w:endnote>
  <w:endnote w:type="continuationSeparator" w:id="0">
    <w:p w14:paraId="709058C2" w14:textId="77777777" w:rsidR="0045127F" w:rsidRDefault="004512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2B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3C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E8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26F7B" w14:textId="77777777" w:rsidR="0045127F" w:rsidRDefault="0045127F" w:rsidP="009139A6">
      <w:r>
        <w:separator/>
      </w:r>
    </w:p>
  </w:footnote>
  <w:footnote w:type="continuationSeparator" w:id="0">
    <w:p w14:paraId="0403577F" w14:textId="77777777" w:rsidR="0045127F" w:rsidRDefault="004512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F5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41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B4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27F"/>
    <w:rsid w:val="000666E0"/>
    <w:rsid w:val="002510B7"/>
    <w:rsid w:val="0045127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4ADC3"/>
  <w15:chartTrackingRefBased/>
  <w15:docId w15:val="{25C32CA7-202D-41A1-813C-E4D51C64B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12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2022-01-03T21:28:00Z</dcterms:created>
  <dcterms:modified xsi:type="dcterms:W3CDTF">2022-01-03T21:28:00Z</dcterms:modified>
</cp:coreProperties>
</file>